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44" w:rsidRPr="00792A11" w:rsidRDefault="00134844" w:rsidP="00D650FA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Отряд</w:t>
      </w:r>
      <w:r w:rsidRPr="00792A1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Дружба</w:t>
      </w:r>
      <w:r w:rsidRPr="00792A11">
        <w:rPr>
          <w:rFonts w:ascii="Times New Roman" w:hAnsi="Times New Roman" w:cs="Times New Roman"/>
          <w:b/>
          <w:bCs/>
          <w:color w:val="FF0000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Встреча с ветераном.</w:t>
      </w:r>
    </w:p>
    <w:p w:rsidR="00134844" w:rsidRPr="00D650FA" w:rsidRDefault="00134844" w:rsidP="00D650F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C5A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96.5pt;height:336pt;visibility:visible">
            <v:imagedata r:id="rId4" o:title=""/>
          </v:shape>
        </w:pict>
      </w:r>
    </w:p>
    <w:p w:rsidR="00134844" w:rsidRPr="00D650FA" w:rsidRDefault="00134844" w:rsidP="00D650F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650F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650F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650FA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Танцуем и поем , весело живем!</w:t>
      </w:r>
    </w:p>
    <w:p w:rsidR="00134844" w:rsidRDefault="00134844" w:rsidP="00D650FA">
      <w:pPr>
        <w:rPr>
          <w:rFonts w:ascii="Times New Roman" w:hAnsi="Times New Roman" w:cs="Times New Roman"/>
          <w:sz w:val="28"/>
          <w:szCs w:val="28"/>
        </w:rPr>
      </w:pPr>
      <w:r w:rsidRPr="00EC5AA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3" o:spid="_x0000_i1026" type="#_x0000_t75" style="width:496.5pt;height:372pt;visibility:visible">
            <v:imagedata r:id="rId5" o:title=""/>
          </v:shape>
        </w:pict>
      </w: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  <w:t>В зеленом уголке!</w:t>
      </w: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</w:pPr>
      <w:r w:rsidRPr="00EC5AA4">
        <w:rPr>
          <w:rFonts w:ascii="Times New Roman" w:hAnsi="Times New Roman" w:cs="Times New Roman"/>
          <w:b/>
          <w:bCs/>
          <w:i/>
          <w:iCs/>
          <w:noProof/>
          <w:color w:val="1F497D"/>
          <w:sz w:val="28"/>
          <w:szCs w:val="28"/>
          <w:lang w:eastAsia="ru-RU"/>
        </w:rPr>
        <w:pict>
          <v:shape id="Рисунок 4" o:spid="_x0000_i1027" type="#_x0000_t75" style="width:496.5pt;height:372pt;visibility:visible">
            <v:imagedata r:id="rId6" o:title=""/>
          </v:shape>
        </w:pict>
      </w: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</w:pP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</w:pP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</w:pP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</w:pP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</w:pP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</w:pP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</w:pP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</w:pP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</w:pP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</w:pP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</w:pPr>
    </w:p>
    <w:p w:rsidR="00134844" w:rsidRDefault="00134844" w:rsidP="00792A11">
      <w:pPr>
        <w:jc w:val="center"/>
        <w:rPr>
          <w:rFonts w:ascii="Times New Roman" w:hAnsi="Times New Roman" w:cs="Times New Roman"/>
          <w:b/>
          <w:bCs/>
          <w:i/>
          <w:iCs/>
          <w:color w:val="17365D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1F497D"/>
          <w:sz w:val="28"/>
          <w:szCs w:val="28"/>
        </w:rPr>
        <w:t xml:space="preserve"> </w:t>
      </w:r>
    </w:p>
    <w:p w:rsidR="00134844" w:rsidRDefault="00134844" w:rsidP="003F5902">
      <w:pPr>
        <w:rPr>
          <w:rFonts w:ascii="Times New Roman" w:hAnsi="Times New Roman" w:cs="Times New Roman"/>
          <w:b/>
          <w:bCs/>
          <w:i/>
          <w:iCs/>
          <w:color w:val="17365D"/>
          <w:sz w:val="28"/>
          <w:szCs w:val="28"/>
        </w:rPr>
      </w:pPr>
    </w:p>
    <w:sectPr w:rsidR="00134844" w:rsidSect="00792A11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A11"/>
    <w:rsid w:val="00134844"/>
    <w:rsid w:val="003F5902"/>
    <w:rsid w:val="00402AAD"/>
    <w:rsid w:val="00792A11"/>
    <w:rsid w:val="00A16BC7"/>
    <w:rsid w:val="00AB2B2A"/>
    <w:rsid w:val="00D3721A"/>
    <w:rsid w:val="00D650FA"/>
    <w:rsid w:val="00DC7658"/>
    <w:rsid w:val="00E37E03"/>
    <w:rsid w:val="00EC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BC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92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2A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16</Words>
  <Characters>94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Customer</cp:lastModifiedBy>
  <cp:revision>3</cp:revision>
  <dcterms:created xsi:type="dcterms:W3CDTF">2014-10-15T10:43:00Z</dcterms:created>
  <dcterms:modified xsi:type="dcterms:W3CDTF">2014-11-24T12:21:00Z</dcterms:modified>
</cp:coreProperties>
</file>